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45" w:rsidRDefault="000D7E45" w:rsidP="009664DE">
      <w:pPr>
        <w:jc w:val="center"/>
        <w:rPr>
          <w:b/>
          <w:sz w:val="28"/>
          <w:szCs w:val="28"/>
        </w:rPr>
      </w:pPr>
      <w:r w:rsidRPr="00E8114A">
        <w:rPr>
          <w:rFonts w:ascii="Verdana" w:hAnsi="Verdana"/>
          <w:color w:val="736A75"/>
        </w:rPr>
        <w:br/>
      </w:r>
      <w:r w:rsidRPr="00E8114A">
        <w:rPr>
          <w:rFonts w:ascii="Verdana" w:hAnsi="Verdana"/>
          <w:color w:val="736A75"/>
        </w:rPr>
        <w:br/>
      </w:r>
      <w:bookmarkStart w:id="0" w:name="more"/>
      <w:bookmarkEnd w:id="0"/>
      <w:r w:rsidRPr="009664DE">
        <w:rPr>
          <w:b/>
          <w:sz w:val="28"/>
          <w:szCs w:val="28"/>
        </w:rPr>
        <w:t>НЕМНОГО ПСИХОЛОГИИ ДЛЯ РОДИТЕЛЕЙ</w:t>
      </w:r>
    </w:p>
    <w:p w:rsidR="000D7E45" w:rsidRDefault="000D7E45" w:rsidP="009664DE">
      <w:pPr>
        <w:jc w:val="center"/>
        <w:rPr>
          <w:b/>
          <w:sz w:val="28"/>
          <w:szCs w:val="28"/>
        </w:rPr>
      </w:pPr>
    </w:p>
    <w:p w:rsidR="000D7E45" w:rsidRPr="009664DE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b/>
          <w:sz w:val="28"/>
          <w:szCs w:val="28"/>
        </w:rPr>
        <w:t>Говорите своему ребенку:</w:t>
      </w:r>
      <w:r w:rsidRPr="009664DE">
        <w:rPr>
          <w:b/>
          <w:sz w:val="28"/>
          <w:szCs w:val="28"/>
        </w:rPr>
        <w:br/>
      </w:r>
      <w:r>
        <w:rPr>
          <w:sz w:val="28"/>
          <w:szCs w:val="28"/>
        </w:rPr>
        <w:br/>
      </w:r>
      <w:r w:rsidRPr="009664DE">
        <w:rPr>
          <w:sz w:val="28"/>
          <w:szCs w:val="28"/>
        </w:rPr>
        <w:t>1. Я люблю тебя.</w:t>
      </w:r>
    </w:p>
    <w:p w:rsidR="000D7E45" w:rsidRPr="009664DE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sz w:val="28"/>
          <w:szCs w:val="28"/>
        </w:rPr>
        <w:t>2.Люблю тебя, не смотря ни на что.</w:t>
      </w:r>
    </w:p>
    <w:p w:rsidR="000D7E45" w:rsidRPr="009664DE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sz w:val="28"/>
          <w:szCs w:val="28"/>
        </w:rPr>
        <w:t>3. Я люблю тебя, даже когда ты злишься на меня.</w:t>
      </w:r>
    </w:p>
    <w:p w:rsidR="000D7E45" w:rsidRPr="009664DE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sz w:val="28"/>
          <w:szCs w:val="28"/>
        </w:rPr>
        <w:t>4. Я люблю тебя, даже когда я злюсь на тебя.</w:t>
      </w:r>
      <w:r w:rsidRPr="009664DE">
        <w:rPr>
          <w:sz w:val="28"/>
          <w:szCs w:val="28"/>
        </w:rPr>
        <w:br/>
        <w:t>5. Я люблю тебя, даже когда ты далеко от меня. Моя любовь всегда с тобой.</w:t>
      </w:r>
      <w:r w:rsidRPr="009664DE">
        <w:rPr>
          <w:sz w:val="28"/>
          <w:szCs w:val="28"/>
        </w:rPr>
        <w:br/>
        <w:t>6. Если бы я могла выбрать любого ребенка на Земле, я бы все равно выбрала тебя.</w:t>
      </w:r>
      <w:r w:rsidRPr="009664DE">
        <w:rPr>
          <w:sz w:val="28"/>
          <w:szCs w:val="28"/>
        </w:rPr>
        <w:br/>
        <w:t>7. Люблю тебя как до луны, вокруг звезд и обратно.</w:t>
      </w:r>
    </w:p>
    <w:p w:rsidR="000D7E45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sz w:val="28"/>
          <w:szCs w:val="28"/>
        </w:rPr>
        <w:t xml:space="preserve">8. Спасибо.                                                                                                                         </w:t>
      </w:r>
      <w:r w:rsidRPr="009664DE">
        <w:rPr>
          <w:sz w:val="28"/>
          <w:szCs w:val="28"/>
        </w:rPr>
        <w:br/>
        <w:t>9. Мне понравилось сегодня с тобой играть.</w:t>
      </w:r>
      <w:r w:rsidRPr="009664DE">
        <w:rPr>
          <w:sz w:val="28"/>
          <w:szCs w:val="28"/>
        </w:rPr>
        <w:br/>
        <w:t>10. Моё любимое воспоминание за день, когда мы с тобой что-то делали вместе.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Рассказывайте: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  <w:t>11.Историю их рождения или усыновления.</w:t>
      </w:r>
      <w:r w:rsidRPr="009664DE">
        <w:rPr>
          <w:sz w:val="28"/>
          <w:szCs w:val="28"/>
        </w:rPr>
        <w:br/>
        <w:t>12. О том, как вы *нежничали* с ними, когда они были маленькие.</w:t>
      </w:r>
      <w:r w:rsidRPr="009664DE">
        <w:rPr>
          <w:sz w:val="28"/>
          <w:szCs w:val="28"/>
        </w:rPr>
        <w:br/>
        <w:t>13. Историю о том, как вы выбирали им имена.</w:t>
      </w:r>
      <w:r w:rsidRPr="009664DE">
        <w:rPr>
          <w:sz w:val="28"/>
          <w:szCs w:val="28"/>
        </w:rPr>
        <w:br/>
        <w:t>14 О себе в их возрасте.</w:t>
      </w:r>
      <w:r w:rsidRPr="009664DE">
        <w:rPr>
          <w:sz w:val="28"/>
          <w:szCs w:val="28"/>
        </w:rPr>
        <w:br/>
        <w:t>15. О том, как встретились их бабушки и дедушки.</w:t>
      </w:r>
      <w:r w:rsidRPr="009664DE">
        <w:rPr>
          <w:sz w:val="28"/>
          <w:szCs w:val="28"/>
        </w:rPr>
        <w:br/>
        <w:t>16. Какие ваши любимые цвета.</w:t>
      </w:r>
      <w:r w:rsidRPr="009664DE">
        <w:rPr>
          <w:sz w:val="28"/>
          <w:szCs w:val="28"/>
        </w:rPr>
        <w:br/>
        <w:t>17. Что иногда вам тоже сложно.</w:t>
      </w:r>
      <w:r w:rsidRPr="009664DE">
        <w:rPr>
          <w:sz w:val="28"/>
          <w:szCs w:val="28"/>
        </w:rPr>
        <w:br/>
        <w:t>18. Что когда вы держите их за руку и сжимаете ее 3 раза, это секретный код, который означает - *люблю тебя*.</w:t>
      </w:r>
      <w:r w:rsidRPr="009664DE">
        <w:rPr>
          <w:sz w:val="28"/>
          <w:szCs w:val="28"/>
        </w:rPr>
        <w:br/>
        <w:t>19. Какой у вас план.</w:t>
      </w:r>
      <w:r w:rsidRPr="009664DE">
        <w:rPr>
          <w:sz w:val="28"/>
          <w:szCs w:val="28"/>
        </w:rPr>
        <w:br/>
        <w:t>20. Чем вы сейчас занимаетесь.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Слушайте: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21. Вашего ребенка в машине.</w:t>
      </w:r>
      <w:r w:rsidRPr="009664DE">
        <w:rPr>
          <w:sz w:val="28"/>
          <w:szCs w:val="28"/>
        </w:rPr>
        <w:br/>
        <w:t>22. Что ваш ребенок рассказывает про свои игрушки, и подумайте, насколько это для него важно.</w:t>
      </w:r>
      <w:r w:rsidRPr="009664DE">
        <w:rPr>
          <w:sz w:val="28"/>
          <w:szCs w:val="28"/>
        </w:rPr>
        <w:br/>
        <w:t>23. Вопрос, в котором ваш ребенок действительно нуждается вашей помощи.</w:t>
      </w:r>
      <w:r w:rsidRPr="009664DE">
        <w:rPr>
          <w:sz w:val="28"/>
          <w:szCs w:val="28"/>
        </w:rPr>
        <w:br/>
        <w:t>24. На одну секунду дольше, чем позволяет ваше терпение.</w:t>
      </w:r>
      <w:r w:rsidRPr="009664DE">
        <w:rPr>
          <w:sz w:val="28"/>
          <w:szCs w:val="28"/>
        </w:rPr>
        <w:br/>
        <w:t>25. Чувства, которые стоят за словами вашего ребенка.</w:t>
      </w:r>
      <w:r w:rsidRPr="009664DE">
        <w:rPr>
          <w:sz w:val="28"/>
          <w:szCs w:val="28"/>
        </w:rPr>
        <w:br/>
      </w:r>
    </w:p>
    <w:p w:rsidR="000D7E45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</w:p>
    <w:p w:rsidR="000D7E45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</w:p>
    <w:p w:rsidR="000D7E45" w:rsidRPr="009664DE" w:rsidRDefault="000D7E45" w:rsidP="009664DE">
      <w:pPr>
        <w:tabs>
          <w:tab w:val="left" w:pos="0"/>
          <w:tab w:val="left" w:pos="1260"/>
        </w:tabs>
        <w:jc w:val="left"/>
        <w:rPr>
          <w:sz w:val="28"/>
          <w:szCs w:val="28"/>
        </w:rPr>
      </w:pP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Спрашивайте: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26. Почему ты думаешь это случилось?</w:t>
      </w:r>
      <w:r w:rsidRPr="009664DE">
        <w:rPr>
          <w:sz w:val="28"/>
          <w:szCs w:val="28"/>
        </w:rPr>
        <w:br/>
        <w:t>27. Как думаешь, что будет если .....?</w:t>
      </w:r>
      <w:r w:rsidRPr="009664DE">
        <w:rPr>
          <w:sz w:val="28"/>
          <w:szCs w:val="28"/>
        </w:rPr>
        <w:br/>
        <w:t>28. Как нам это выяснить?</w:t>
      </w:r>
      <w:r w:rsidRPr="009664DE">
        <w:rPr>
          <w:sz w:val="28"/>
          <w:szCs w:val="28"/>
        </w:rPr>
        <w:br/>
        <w:t>29. О чем ты думаешь?</w:t>
      </w:r>
      <w:r w:rsidRPr="009664DE">
        <w:rPr>
          <w:sz w:val="28"/>
          <w:szCs w:val="28"/>
        </w:rPr>
        <w:br/>
        <w:t>30. Какое у тебя самое приятное воспоминание за день?</w:t>
      </w:r>
      <w:r w:rsidRPr="009664DE">
        <w:rPr>
          <w:sz w:val="28"/>
          <w:szCs w:val="28"/>
        </w:rPr>
        <w:br/>
        <w:t>31. Как думаешь, какое "оно" на вкус?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Показывайте: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32. Как сделать что-то, вместо того, чтобы запрещать это делать.</w:t>
      </w:r>
      <w:r w:rsidRPr="009664DE">
        <w:rPr>
          <w:sz w:val="28"/>
          <w:szCs w:val="28"/>
        </w:rPr>
        <w:br/>
        <w:t>33. Как свистеть в травинки.</w:t>
      </w:r>
      <w:r w:rsidRPr="009664DE">
        <w:rPr>
          <w:sz w:val="28"/>
          <w:szCs w:val="28"/>
        </w:rPr>
        <w:br/>
        <w:t>34. Как тасовать карты, сделать веер/домик.</w:t>
      </w:r>
      <w:r w:rsidRPr="009664DE">
        <w:rPr>
          <w:sz w:val="28"/>
          <w:szCs w:val="28"/>
        </w:rPr>
        <w:br/>
        <w:t>35. Как резать еду.</w:t>
      </w:r>
      <w:r w:rsidRPr="009664DE">
        <w:rPr>
          <w:sz w:val="28"/>
          <w:szCs w:val="28"/>
        </w:rPr>
        <w:br/>
        <w:t>36. Как складывать белье.</w:t>
      </w:r>
      <w:r w:rsidRPr="009664DE">
        <w:rPr>
          <w:sz w:val="28"/>
          <w:szCs w:val="28"/>
        </w:rPr>
        <w:br/>
        <w:t>37. Как искать информацию, когда вы не знаете ответа.</w:t>
      </w:r>
      <w:r w:rsidRPr="009664DE">
        <w:rPr>
          <w:sz w:val="28"/>
          <w:szCs w:val="28"/>
        </w:rPr>
        <w:br/>
        <w:t>38. Привязанность к вашему супругу.</w:t>
      </w:r>
      <w:r w:rsidRPr="009664DE">
        <w:rPr>
          <w:sz w:val="28"/>
          <w:szCs w:val="28"/>
        </w:rPr>
        <w:br/>
        <w:t>38. Что заботиться о себе, ухаживать за собой очень важно.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Выделите время: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39. Чтобы понаблюдать за строительными площадками.</w:t>
      </w:r>
      <w:r w:rsidRPr="009664DE">
        <w:rPr>
          <w:sz w:val="28"/>
          <w:szCs w:val="28"/>
        </w:rPr>
        <w:br/>
        <w:t>40. Чтобы посмотреть на птиц.</w:t>
      </w:r>
      <w:r w:rsidRPr="009664DE">
        <w:rPr>
          <w:sz w:val="28"/>
          <w:szCs w:val="28"/>
        </w:rPr>
        <w:br/>
        <w:t>41. Чтобы ваш ребенок помог вам готовить.</w:t>
      </w:r>
      <w:r w:rsidRPr="009664DE">
        <w:rPr>
          <w:sz w:val="28"/>
          <w:szCs w:val="28"/>
        </w:rPr>
        <w:br/>
        <w:t>42. Ходить в какие-то места вместе.</w:t>
      </w:r>
      <w:r w:rsidRPr="009664DE">
        <w:rPr>
          <w:sz w:val="28"/>
          <w:szCs w:val="28"/>
        </w:rPr>
        <w:br/>
        <w:t>43. Копаться вместе в грязи.</w:t>
      </w:r>
      <w:r w:rsidRPr="009664DE">
        <w:rPr>
          <w:sz w:val="28"/>
          <w:szCs w:val="28"/>
        </w:rPr>
        <w:br/>
        <w:t>44. Чтобы выполнять задания в темпе вашего ребенка.</w:t>
      </w:r>
      <w:r w:rsidRPr="009664DE">
        <w:rPr>
          <w:sz w:val="28"/>
          <w:szCs w:val="28"/>
        </w:rPr>
        <w:br/>
        <w:t>45. Чтобы просто посидеть с вашим ребенком, пока он играет.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Порадуйте своего ребенка: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46. Сделайте сюрприз и уберите в его комнате.</w:t>
      </w:r>
      <w:r w:rsidRPr="009664DE">
        <w:rPr>
          <w:sz w:val="28"/>
          <w:szCs w:val="28"/>
        </w:rPr>
        <w:br/>
        <w:t>47. Положите шоколад в блины.</w:t>
      </w:r>
      <w:r w:rsidRPr="009664DE">
        <w:rPr>
          <w:sz w:val="28"/>
          <w:szCs w:val="28"/>
        </w:rPr>
        <w:br/>
        <w:t>48. Выложите еду или закуску в форме смайлика.</w:t>
      </w:r>
      <w:r w:rsidRPr="009664DE">
        <w:rPr>
          <w:sz w:val="28"/>
          <w:szCs w:val="28"/>
        </w:rPr>
        <w:br/>
        <w:t>49. Сделайте какие-то звуковые эффекты, когда помогаете им что-то делать.</w:t>
      </w:r>
      <w:r w:rsidRPr="009664DE">
        <w:rPr>
          <w:sz w:val="28"/>
          <w:szCs w:val="28"/>
        </w:rPr>
        <w:br/>
        <w:t>50. Играйте с ними на полу.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Отпускайте: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51. Чувство вины.</w:t>
      </w:r>
      <w:r w:rsidRPr="009664DE">
        <w:rPr>
          <w:sz w:val="28"/>
          <w:szCs w:val="28"/>
        </w:rPr>
        <w:br/>
        <w:t>52. Ваши мысли о том, как должно было быть.</w:t>
      </w:r>
      <w:r w:rsidRPr="009664DE">
        <w:rPr>
          <w:sz w:val="28"/>
          <w:szCs w:val="28"/>
        </w:rPr>
        <w:br/>
        <w:t>53. Вашу потребность быть правым.</w:t>
      </w:r>
      <w:r w:rsidRPr="009664DE">
        <w:rPr>
          <w:sz w:val="28"/>
          <w:szCs w:val="28"/>
        </w:rPr>
        <w:br/>
      </w:r>
      <w:r w:rsidRPr="009664DE">
        <w:rPr>
          <w:sz w:val="28"/>
          <w:szCs w:val="28"/>
        </w:rPr>
        <w:br/>
      </w:r>
      <w:r w:rsidRPr="009664DE">
        <w:rPr>
          <w:b/>
          <w:sz w:val="28"/>
          <w:szCs w:val="28"/>
        </w:rPr>
        <w:t>Отдавайте:</w:t>
      </w:r>
      <w:r w:rsidRPr="009664DE">
        <w:rPr>
          <w:b/>
          <w:sz w:val="28"/>
          <w:szCs w:val="28"/>
        </w:rPr>
        <w:br/>
      </w:r>
      <w:r w:rsidRPr="009664DE">
        <w:rPr>
          <w:sz w:val="28"/>
          <w:szCs w:val="28"/>
        </w:rPr>
        <w:br/>
        <w:t>54. Смотрите на вашего ребенка добрыми глазами.</w:t>
      </w:r>
      <w:r w:rsidRPr="009664DE">
        <w:rPr>
          <w:sz w:val="28"/>
          <w:szCs w:val="28"/>
        </w:rPr>
        <w:br/>
        <w:t>55. Улыбайтесь, когда ваш ребенок заходит в комнату.</w:t>
      </w:r>
      <w:r w:rsidRPr="009664DE">
        <w:rPr>
          <w:sz w:val="28"/>
          <w:szCs w:val="28"/>
        </w:rPr>
        <w:br/>
        <w:t>56. Отвечайте взаимностью, когда ваш ребенок вас касается.</w:t>
      </w:r>
      <w:r w:rsidRPr="009664DE">
        <w:rPr>
          <w:sz w:val="28"/>
          <w:szCs w:val="28"/>
        </w:rPr>
        <w:br/>
        <w:t>57. Настройте контакт, прежде чем что-то говорить (исправлять), чтобы ваш ребенок действительно вас услышал.</w:t>
      </w:r>
      <w:r w:rsidRPr="009664DE">
        <w:rPr>
          <w:sz w:val="28"/>
          <w:szCs w:val="28"/>
        </w:rPr>
        <w:br/>
        <w:t>58. Давайте вашему ребенку возможность справится со своим недовольством (гневом, злостью), прежде чем оказать ему помощь.</w:t>
      </w:r>
      <w:r w:rsidRPr="009664DE">
        <w:rPr>
          <w:sz w:val="28"/>
          <w:szCs w:val="28"/>
        </w:rPr>
        <w:br/>
        <w:t>59. Делайте ванну в конце длинного дня.</w:t>
      </w:r>
      <w:r w:rsidRPr="009664DE">
        <w:rPr>
          <w:sz w:val="28"/>
          <w:szCs w:val="28"/>
        </w:rPr>
        <w:br/>
        <w:t>60. Выберите сами ваш любимый способ быть добрым к вашему ребенку</w:t>
      </w:r>
    </w:p>
    <w:sectPr w:rsidR="000D7E45" w:rsidRPr="009664DE" w:rsidSect="009664DE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E45" w:rsidRDefault="000D7E45">
      <w:r>
        <w:separator/>
      </w:r>
    </w:p>
  </w:endnote>
  <w:endnote w:type="continuationSeparator" w:id="0">
    <w:p w:rsidR="000D7E45" w:rsidRDefault="000D7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E45" w:rsidRDefault="000D7E45">
      <w:r>
        <w:separator/>
      </w:r>
    </w:p>
  </w:footnote>
  <w:footnote w:type="continuationSeparator" w:id="0">
    <w:p w:rsidR="000D7E45" w:rsidRDefault="000D7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45" w:rsidRDefault="000D7E45" w:rsidP="00E94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7E45" w:rsidRDefault="000D7E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45" w:rsidRDefault="000D7E45" w:rsidP="00E94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D7E45" w:rsidRDefault="000D7E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280"/>
    <w:rsid w:val="000D7E45"/>
    <w:rsid w:val="00820979"/>
    <w:rsid w:val="009664DE"/>
    <w:rsid w:val="009E7332"/>
    <w:rsid w:val="00A64DBA"/>
    <w:rsid w:val="00B2567C"/>
    <w:rsid w:val="00DF5E5A"/>
    <w:rsid w:val="00E8114A"/>
    <w:rsid w:val="00E94B6D"/>
    <w:rsid w:val="00EE6B7F"/>
    <w:rsid w:val="00F34280"/>
    <w:rsid w:val="00FB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3F"/>
    <w:pPr>
      <w:jc w:val="both"/>
    </w:pPr>
    <w:rPr>
      <w:bCs/>
      <w:kern w:val="72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664D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664D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C1EAB"/>
    <w:rPr>
      <w:bCs/>
      <w:kern w:val="72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9664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480</Words>
  <Characters>2742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4</cp:revision>
  <dcterms:created xsi:type="dcterms:W3CDTF">2017-01-23T07:55:00Z</dcterms:created>
  <dcterms:modified xsi:type="dcterms:W3CDTF">2019-10-04T13:30:00Z</dcterms:modified>
</cp:coreProperties>
</file>